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2012-2013 гг.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7-8 класс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sz w:val="24"/>
          <w:szCs w:val="24"/>
        </w:rPr>
      </w:pPr>
      <w:r w:rsidRPr="009D52A3">
        <w:rPr>
          <w:rFonts w:ascii="Times New Roman" w:hAnsi="Times New Roman" w:cs="Times New Roman"/>
          <w:sz w:val="24"/>
          <w:szCs w:val="24"/>
          <w:lang w:val="en-US"/>
        </w:rPr>
        <w:t>Listening</w:t>
      </w:r>
      <w:r w:rsidRPr="009D52A3">
        <w:rPr>
          <w:rFonts w:ascii="Times New Roman" w:hAnsi="Times New Roman" w:cs="Times New Roman"/>
          <w:sz w:val="24"/>
          <w:szCs w:val="24"/>
        </w:rPr>
        <w:t xml:space="preserve"> (7-8)</w:t>
      </w:r>
    </w:p>
    <w:p w:rsidR="00BE1B4B" w:rsidRPr="00FD0BBC" w:rsidRDefault="00BE1B4B" w:rsidP="008B5D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E1B4B" w:rsidRPr="00FD0BBC" w:rsidSect="00E14011">
          <w:footerReference w:type="default" r:id="rId7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BE1B4B" w:rsidRPr="009D52A3" w:rsidRDefault="00BE1B4B" w:rsidP="008B5D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</w:tblGrid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T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F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T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T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T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T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F</w:t>
            </w:r>
          </w:p>
        </w:tc>
      </w:tr>
      <w:tr w:rsidR="00BE1B4B" w:rsidRPr="00B31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2"/>
        </w:trPr>
        <w:tc>
          <w:tcPr>
            <w:tcW w:w="957" w:type="dxa"/>
          </w:tcPr>
          <w:p w:rsidR="00BE1B4B" w:rsidRPr="009D52A3" w:rsidRDefault="00BE1B4B" w:rsidP="003D56E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5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NI</w:t>
            </w:r>
          </w:p>
        </w:tc>
      </w:tr>
    </w:tbl>
    <w:p w:rsidR="00BE1B4B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2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</w:tblGrid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B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B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C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A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D</w:t>
            </w:r>
          </w:p>
        </w:tc>
      </w:tr>
      <w:tr w:rsidR="00BE1B4B" w:rsidRPr="00B3186B">
        <w:tc>
          <w:tcPr>
            <w:tcW w:w="957" w:type="dxa"/>
          </w:tcPr>
          <w:p w:rsidR="00BE1B4B" w:rsidRPr="00B3186B" w:rsidRDefault="00BE1B4B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C</w:t>
            </w:r>
          </w:p>
        </w:tc>
      </w:tr>
    </w:tbl>
    <w:p w:rsidR="00BE1B4B" w:rsidRDefault="00BE1B4B" w:rsidP="008B5DFC">
      <w:pPr>
        <w:rPr>
          <w:rFonts w:ascii="Times New Roman" w:hAnsi="Times New Roman" w:cs="Times New Roman"/>
          <w:sz w:val="24"/>
          <w:szCs w:val="24"/>
          <w:lang w:val="en-US"/>
        </w:rPr>
        <w:sectPr w:rsidR="00BE1B4B" w:rsidSect="00FD0BBC">
          <w:type w:val="continuous"/>
          <w:pgSz w:w="11906" w:h="16838"/>
          <w:pgMar w:top="851" w:right="851" w:bottom="1134" w:left="1701" w:header="709" w:footer="709" w:gutter="0"/>
          <w:cols w:num="2" w:space="709"/>
          <w:docGrid w:linePitch="360"/>
        </w:sectPr>
      </w:pPr>
    </w:p>
    <w:p w:rsidR="00BE1B4B" w:rsidRPr="009D52A3" w:rsidRDefault="00BE1B4B" w:rsidP="008B5D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Конкурс понимания письменного текста (7-8)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</w:t>
      </w:r>
      <w:r w:rsidRPr="009D52A3">
        <w:rPr>
          <w:rFonts w:ascii="Times New Roman" w:hAnsi="Times New Roman" w:cs="Times New Roman"/>
          <w:b/>
          <w:bCs/>
          <w:sz w:val="24"/>
          <w:szCs w:val="24"/>
        </w:rPr>
        <w:t xml:space="preserve"> (7-8)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KEY</w:t>
      </w: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  <w:sectPr w:rsidR="00BE1B4B" w:rsidSect="00FD0BBC">
          <w:type w:val="continuous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BE1B4B" w:rsidRPr="009D52A3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Task 1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E1B4B" w:rsidRPr="009D52A3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given/ true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given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given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</w:tbl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Pr="009D52A3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Task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</w:tbl>
    <w:p w:rsidR="00BE1B4B" w:rsidRPr="009D52A3" w:rsidRDefault="00BE1B4B" w:rsidP="008B5DF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E1B4B" w:rsidRPr="002A5D95" w:rsidRDefault="00BE1B4B" w:rsidP="008B5DF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Task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  <w:tr w:rsidR="00BE1B4B" w:rsidRPr="00B3186B">
        <w:tc>
          <w:tcPr>
            <w:tcW w:w="1008" w:type="dxa"/>
          </w:tcPr>
          <w:p w:rsidR="00BE1B4B" w:rsidRPr="00B3186B" w:rsidRDefault="00BE1B4B" w:rsidP="00B3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BE1B4B" w:rsidRPr="00B3186B" w:rsidRDefault="00BE1B4B" w:rsidP="00B31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</w:tr>
    </w:tbl>
    <w:p w:rsidR="00BE1B4B" w:rsidRDefault="00BE1B4B" w:rsidP="008B5DFC">
      <w:pPr>
        <w:jc w:val="center"/>
        <w:rPr>
          <w:rFonts w:ascii="Times New Roman" w:hAnsi="Times New Roman" w:cs="Times New Roman"/>
          <w:sz w:val="24"/>
          <w:szCs w:val="24"/>
        </w:rPr>
        <w:sectPr w:rsidR="00BE1B4B" w:rsidSect="00FD0BBC">
          <w:type w:val="continuous"/>
          <w:pgSz w:w="11906" w:h="16838"/>
          <w:pgMar w:top="851" w:right="851" w:bottom="1134" w:left="1701" w:header="709" w:footer="709" w:gutter="0"/>
          <w:cols w:num="3" w:space="709"/>
          <w:docGrid w:linePitch="360"/>
        </w:sectPr>
      </w:pP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1B4B" w:rsidRDefault="00BE1B4B" w:rsidP="008B5D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Default="00BE1B4B" w:rsidP="008B5D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E1B4B" w:rsidRPr="009D52A3" w:rsidRDefault="00BE1B4B" w:rsidP="00FD0BBC">
      <w:pPr>
        <w:rPr>
          <w:rFonts w:ascii="Times New Roman" w:hAnsi="Times New Roman" w:cs="Times New Roman"/>
          <w:sz w:val="24"/>
          <w:szCs w:val="24"/>
        </w:rPr>
      </w:pPr>
      <w:r w:rsidRPr="009D52A3">
        <w:rPr>
          <w:rFonts w:ascii="Times New Roman" w:hAnsi="Times New Roman" w:cs="Times New Roman"/>
          <w:b/>
          <w:bCs/>
          <w:sz w:val="24"/>
          <w:szCs w:val="24"/>
        </w:rPr>
        <w:t>Лексико-грамматический тест (7-8)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52A3">
        <w:rPr>
          <w:rFonts w:ascii="Times New Roman" w:hAnsi="Times New Roman" w:cs="Times New Roman"/>
          <w:b/>
          <w:bCs/>
          <w:sz w:val="24"/>
          <w:szCs w:val="24"/>
        </w:rPr>
        <w:t>Ключи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52A3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9D52A3">
        <w:rPr>
          <w:rFonts w:ascii="Times New Roman" w:hAnsi="Times New Roman" w:cs="Times New Roman"/>
          <w:sz w:val="24"/>
          <w:szCs w:val="24"/>
        </w:rPr>
        <w:t xml:space="preserve"> </w:t>
      </w:r>
      <w:r w:rsidRPr="009D52A3">
        <w:rPr>
          <w:rFonts w:ascii="Times New Roman" w:hAnsi="Times New Roman" w:cs="Times New Roman"/>
          <w:sz w:val="24"/>
          <w:szCs w:val="24"/>
          <w:lang w:val="en-US"/>
        </w:rPr>
        <w:t>Key</w:t>
      </w:r>
    </w:p>
    <w:p w:rsidR="00BE1B4B" w:rsidRPr="009D52A3" w:rsidRDefault="00BE1B4B" w:rsidP="008B5DF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D52A3">
        <w:rPr>
          <w:rFonts w:ascii="Times New Roman" w:hAnsi="Times New Roman" w:cs="Times New Roman"/>
          <w:sz w:val="24"/>
          <w:szCs w:val="24"/>
          <w:lang w:val="en-US"/>
        </w:rPr>
        <w:t>Use of English (7-8)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828"/>
        <w:gridCol w:w="612"/>
        <w:gridCol w:w="1440"/>
      </w:tblGrid>
      <w:tr w:rsidR="00BE1B4B" w:rsidRPr="00B3186B">
        <w:trPr>
          <w:gridAfter w:val="2"/>
          <w:wAfter w:w="2052" w:type="dxa"/>
        </w:trPr>
        <w:tc>
          <w:tcPr>
            <w:tcW w:w="828" w:type="dxa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Item</w:t>
            </w:r>
          </w:p>
        </w:tc>
        <w:tc>
          <w:tcPr>
            <w:tcW w:w="828" w:type="dxa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KEYS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80" w:type="dxa"/>
            <w:gridSpan w:val="3"/>
          </w:tcPr>
          <w:p w:rsidR="00BE1B4B" w:rsidRPr="002D1BC6" w:rsidRDefault="00BE1B4B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TASK 1</w:t>
            </w:r>
          </w:p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C  few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D worse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D all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D  been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A  which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C  couldn`t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C  every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D  any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A  was never seen</w:t>
            </w:r>
          </w:p>
        </w:tc>
      </w:tr>
      <w:tr w:rsidR="00BE1B4B" w:rsidRPr="00B3186B"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TASK 2</w:t>
            </w:r>
          </w:p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Found/ has found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sadness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depression 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others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scared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death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shouldn`t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experience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feelings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quietly</w:t>
            </w:r>
          </w:p>
        </w:tc>
      </w:tr>
      <w:tr w:rsidR="00BE1B4B" w:rsidRPr="00B3186B">
        <w:trPr>
          <w:gridAfter w:val="1"/>
          <w:wAfter w:w="1440" w:type="dxa"/>
        </w:trPr>
        <w:tc>
          <w:tcPr>
            <w:tcW w:w="828" w:type="dxa"/>
          </w:tcPr>
          <w:p w:rsidR="00BE1B4B" w:rsidRPr="00B3186B" w:rsidRDefault="00BE1B4B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</w:t>
            </w:r>
          </w:p>
        </w:tc>
        <w:tc>
          <w:tcPr>
            <w:tcW w:w="1440" w:type="dxa"/>
            <w:gridSpan w:val="2"/>
          </w:tcPr>
          <w:p w:rsidR="00BE1B4B" w:rsidRPr="00B3186B" w:rsidRDefault="00BE1B4B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18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give</w:t>
            </w:r>
          </w:p>
        </w:tc>
      </w:tr>
    </w:tbl>
    <w:p w:rsidR="00BE1B4B" w:rsidRDefault="00BE1B4B" w:rsidP="00FD0BBC">
      <w:pPr>
        <w:rPr>
          <w:rFonts w:cs="Times New Roman"/>
        </w:rPr>
      </w:pPr>
    </w:p>
    <w:sectPr w:rsidR="00BE1B4B" w:rsidSect="00FD0BBC"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B4B" w:rsidRDefault="00BE1B4B" w:rsidP="00B4156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E1B4B" w:rsidRDefault="00BE1B4B" w:rsidP="00B4156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4B" w:rsidRDefault="00BE1B4B" w:rsidP="006C6E1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E1B4B" w:rsidRDefault="00BE1B4B" w:rsidP="006C6E1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B4B" w:rsidRDefault="00BE1B4B" w:rsidP="00B4156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E1B4B" w:rsidRDefault="00BE1B4B" w:rsidP="00B4156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B3E"/>
    <w:multiLevelType w:val="hybridMultilevel"/>
    <w:tmpl w:val="D53852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5E0D54A5"/>
    <w:multiLevelType w:val="hybridMultilevel"/>
    <w:tmpl w:val="7B84F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B42180"/>
    <w:multiLevelType w:val="hybridMultilevel"/>
    <w:tmpl w:val="EB104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DFC"/>
    <w:rsid w:val="002A5D95"/>
    <w:rsid w:val="002A634E"/>
    <w:rsid w:val="002D1BC6"/>
    <w:rsid w:val="002D4B19"/>
    <w:rsid w:val="003D56E3"/>
    <w:rsid w:val="006C6E13"/>
    <w:rsid w:val="007F1E84"/>
    <w:rsid w:val="00876593"/>
    <w:rsid w:val="008B5DFC"/>
    <w:rsid w:val="009D52A3"/>
    <w:rsid w:val="00B3186B"/>
    <w:rsid w:val="00B41568"/>
    <w:rsid w:val="00BE1B4B"/>
    <w:rsid w:val="00D203A0"/>
    <w:rsid w:val="00D93B4F"/>
    <w:rsid w:val="00E14011"/>
    <w:rsid w:val="00E53DE0"/>
    <w:rsid w:val="00ED4BBE"/>
    <w:rsid w:val="00F8202D"/>
    <w:rsid w:val="00FD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FC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5DFC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5DF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5DF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B5DFC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8B5DFC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B5DFC"/>
    <w:rPr>
      <w:rFonts w:ascii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8B5DF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B5DF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8B5DFC"/>
    <w:pPr>
      <w:spacing w:before="100" w:beforeAutospacing="1" w:after="100" w:afterAutospacing="1" w:line="240" w:lineRule="auto"/>
    </w:pPr>
    <w:rPr>
      <w:rFonts w:ascii="Tahoma" w:hAnsi="Tahoma" w:cs="Tahoma"/>
      <w:color w:val="474747"/>
      <w:sz w:val="13"/>
      <w:szCs w:val="13"/>
      <w:lang w:val="en-US" w:eastAsia="en-US"/>
    </w:rPr>
  </w:style>
  <w:style w:type="table" w:styleId="TableGrid">
    <w:name w:val="Table Grid"/>
    <w:basedOn w:val="TableNormal"/>
    <w:uiPriority w:val="99"/>
    <w:rsid w:val="008B5DF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5DF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B5DFC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B5DFC"/>
  </w:style>
  <w:style w:type="paragraph" w:styleId="ListParagraph">
    <w:name w:val="List Paragraph"/>
    <w:basedOn w:val="Normal"/>
    <w:uiPriority w:val="99"/>
    <w:qFormat/>
    <w:rsid w:val="008B5DFC"/>
    <w:pPr>
      <w:ind w:left="720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139</Words>
  <Characters>798</Characters>
  <Application>Microsoft Office Outlook</Application>
  <DocSecurity>0</DocSecurity>
  <Lines>0</Lines>
  <Paragraphs>0</Paragraphs>
  <ScaleCrop>false</ScaleCrop>
  <Company>ОСШ№1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Учитель</cp:lastModifiedBy>
  <cp:revision>6</cp:revision>
  <dcterms:created xsi:type="dcterms:W3CDTF">2012-11-06T16:03:00Z</dcterms:created>
  <dcterms:modified xsi:type="dcterms:W3CDTF">2012-11-22T09:45:00Z</dcterms:modified>
</cp:coreProperties>
</file>